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79B" w:rsidRDefault="0029079B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29079B" w:rsidRDefault="00230BEC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1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9079B" w:rsidRDefault="00230BEC">
                            <w:r>
                              <w:t>附件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" o:spid="_x0000_s1026" type="#_x0000_t202" style="position:absolute;left:0;text-align:left;margin-left:5pt;margin-top:-30.65pt;width:63pt;height:24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" strokeweight=".26467mm">
                <v:textbox>
                  <w:txbxContent>
                    <w:p w:rsidR="0029079B" w:rsidRDefault="00230BEC">
                      <w:r>
                        <w:t>附件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校訂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29079B" w:rsidRDefault="00230BEC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領域：數學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29079B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V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每週學習節數符合課綱規範。</w:t>
            </w:r>
          </w:p>
          <w:p w:rsidR="0029079B" w:rsidRDefault="00230BEC">
            <w:pPr>
              <w:ind w:left="214" w:hanging="214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課程計畫各項目內容須填列正確，格式應包含標題</w:t>
            </w:r>
            <w:r>
              <w:rPr>
                <w:rFonts w:ascii="標楷體" w:eastAsia="標楷體" w:hAnsi="標楷體" w:cs="標楷體"/>
                <w:color w:val="000000"/>
              </w:rPr>
              <w:t>(</w:t>
            </w:r>
            <w:r>
              <w:rPr>
                <w:rFonts w:ascii="標楷體" w:eastAsia="標楷體" w:hAnsi="標楷體" w:cs="標楷體"/>
                <w:color w:val="000000"/>
              </w:rPr>
              <w:t>校名、學年度、年級、學期及設計者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  <w:r>
              <w:rPr>
                <w:rFonts w:ascii="標楷體" w:eastAsia="標楷體" w:hAnsi="標楷體" w:cs="標楷體"/>
                <w:color w:val="000000"/>
              </w:rPr>
              <w:t>、領域名稱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須勾選，如部定課程：國語文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  <w:color w:val="000000"/>
              </w:rPr>
              <w:t>、學習節數、課程內涵、素養導向教學規劃，並視各校需求呈現課程架構。</w:t>
            </w:r>
          </w:p>
          <w:p w:rsidR="0029079B" w:rsidRDefault="00230BEC">
            <w:pPr>
              <w:ind w:left="214" w:hanging="214"/>
              <w:jc w:val="both"/>
            </w:pPr>
            <w:r>
              <w:t>3.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</w:rPr>
              <w:t>教學期程、單元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主題名稱與活動內容及節數填寫清楚與恰當。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V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tabs>
                <w:tab w:val="left" w:pos="6100"/>
              </w:tabs>
              <w:ind w:left="214" w:hanging="214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總綱核心素養及學習領域核心素養分別依照總綱及領綱「國民</w:t>
            </w:r>
            <w:r>
              <w:rPr>
                <w:rFonts w:ascii="標楷體" w:eastAsia="標楷體" w:hAnsi="標楷體" w:cs="標楷體"/>
                <w:color w:val="000000"/>
                <w:lang w:eastAsia="zh-HK"/>
              </w:rPr>
              <w:t>中</w:t>
            </w:r>
            <w:r>
              <w:rPr>
                <w:rFonts w:ascii="標楷體" w:eastAsia="標楷體" w:hAnsi="標楷體" w:cs="標楷體"/>
                <w:color w:val="000000"/>
              </w:rPr>
              <w:t>學教育階段」撰寫，並能確實對應「單元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29079B" w:rsidRDefault="00230BEC">
            <w:pPr>
              <w:tabs>
                <w:tab w:val="left" w:pos="6100"/>
              </w:tabs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預期學習表現及主要學習內容皆依領綱撰寫，學習階段與年級吻合，並能確實對應「單元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29079B" w:rsidRDefault="00230BEC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29079B" w:rsidRDefault="0029079B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p w:rsidR="0029079B" w:rsidRDefault="0029079B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29079B" w:rsidRDefault="0029079B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29079B" w:rsidRDefault="0029079B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</w:p>
    <w:p w:rsidR="0029079B" w:rsidRDefault="00230BEC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2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9079B" w:rsidRDefault="00230BEC">
                            <w: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5pt;margin-top:-30.65pt;width:63pt;height:24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" strokeweight=".26467mm">
                <v:textbox>
                  <w:txbxContent>
                    <w:p w:rsidR="0029079B" w:rsidRDefault="00230BEC">
                      <w:r>
                        <w:t>附件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29079B" w:rsidRDefault="00230BEC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領域：數學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29079B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V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tabs>
                <w:tab w:val="left" w:pos="6100"/>
              </w:tabs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教學期程、單元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主題名稱與活動內容及節數填寫清楚與恰當。</w:t>
            </w:r>
          </w:p>
          <w:p w:rsidR="0029079B" w:rsidRDefault="00230BEC">
            <w:pPr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註明教學資源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學習策略，自編教材內容無智慧財產侵權之虞。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V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評量方式多元、明確，能適時與「單元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主題名稱與活動內容」相呼應。</w:t>
            </w:r>
          </w:p>
          <w:p w:rsidR="0029079B" w:rsidRDefault="00230BEC">
            <w:pPr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評量週與總複習週，編列教學進度、教學活動與評量方式。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30BEC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V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30BEC">
            <w:pPr>
              <w:ind w:left="214" w:hanging="214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「融入議題」符合總綱所列</w:t>
            </w:r>
            <w:r>
              <w:rPr>
                <w:rFonts w:ascii="標楷體" w:eastAsia="標楷體" w:hAnsi="標楷體" w:cs="標楷體"/>
                <w:color w:val="000000"/>
              </w:rPr>
              <w:t>19</w:t>
            </w:r>
            <w:r>
              <w:rPr>
                <w:rFonts w:ascii="標楷體" w:eastAsia="標楷體" w:hAnsi="標楷體" w:cs="標楷體"/>
                <w:color w:val="000000"/>
              </w:rPr>
              <w:t>項議題，並依領綱附錄二適時融入。</w:t>
            </w:r>
          </w:p>
          <w:p w:rsidR="0029079B" w:rsidRDefault="00230BEC">
            <w:pPr>
              <w:ind w:left="214" w:hanging="214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註明教學資源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學習策略，自編教材內容無智慧財產侵權之虞。</w:t>
            </w: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2907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079B" w:rsidRDefault="0029079B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79B" w:rsidRDefault="0029079B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29079B" w:rsidRDefault="00230BEC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29079B" w:rsidRDefault="00230BEC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29079B" w:rsidRDefault="0029079B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sectPr w:rsidR="0029079B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BEC" w:rsidRDefault="00230BEC">
      <w:r>
        <w:separator/>
      </w:r>
    </w:p>
  </w:endnote>
  <w:endnote w:type="continuationSeparator" w:id="0">
    <w:p w:rsidR="00230BEC" w:rsidRDefault="0023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BEC" w:rsidRDefault="00230BEC">
      <w:r>
        <w:rPr>
          <w:color w:val="000000"/>
        </w:rPr>
        <w:separator/>
      </w:r>
    </w:p>
  </w:footnote>
  <w:footnote w:type="continuationSeparator" w:id="0">
    <w:p w:rsidR="00230BEC" w:rsidRDefault="00230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9250C8"/>
    <w:multiLevelType w:val="multilevel"/>
    <w:tmpl w:val="7BE449E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9079B"/>
    <w:rsid w:val="00230BEC"/>
    <w:rsid w:val="0029079B"/>
    <w:rsid w:val="003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2024-06-24T03:32:00Z</dcterms:created>
  <dcterms:modified xsi:type="dcterms:W3CDTF">2024-06-24T03:32:00Z</dcterms:modified>
</cp:coreProperties>
</file>