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990" w:rsidRDefault="003D3990">
      <w:pPr>
        <w:spacing w:before="120" w:after="120"/>
        <w:rPr>
          <w:rFonts w:ascii="標楷體" w:eastAsia="標楷體" w:hAnsi="標楷體"/>
          <w:shd w:val="clear" w:color="auto" w:fill="FF00FF"/>
        </w:rPr>
      </w:pPr>
      <w:bookmarkStart w:id="0" w:name="_GoBack"/>
      <w:bookmarkEnd w:id="0"/>
    </w:p>
    <w:p w:rsidR="003D3990" w:rsidRDefault="003D3990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</w:p>
    <w:p w:rsidR="003D3990" w:rsidRDefault="00665EC2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1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3D3990" w:rsidRDefault="00665EC2">
                            <w: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" o:spid="_x0000_s1026" type="#_x0000_t202" style="position:absolute;left:0;text-align:left;margin-left:5pt;margin-top:-30.65pt;width:63pt;height:24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" strokeweight=".26467mm">
                <v:textbox>
                  <w:txbxContent>
                    <w:p w:rsidR="003D3990" w:rsidRDefault="00665EC2">
                      <w:r>
                        <w:t>附件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3D3990" w:rsidRDefault="00665EC2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領域：健康與體育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1437"/>
        <w:gridCol w:w="1438"/>
        <w:gridCol w:w="6155"/>
      </w:tblGrid>
      <w:tr w:rsidR="003D3990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符合領域評審標準。</w:t>
            </w: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符合領域評審標準。</w:t>
            </w: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665EC2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665EC2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符合領域評審標準。</w:t>
            </w: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3D39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3D39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3D39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3990" w:rsidRDefault="003D39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90" w:rsidRDefault="003D39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3D3990" w:rsidRDefault="00665EC2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3D3990" w:rsidRDefault="00665EC2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3D3990" w:rsidRDefault="00665EC2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3D3990" w:rsidRDefault="00665EC2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3D3990" w:rsidRDefault="003D3990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sectPr w:rsidR="003D3990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EC2" w:rsidRDefault="00665EC2">
      <w:r>
        <w:separator/>
      </w:r>
    </w:p>
  </w:endnote>
  <w:endnote w:type="continuationSeparator" w:id="0">
    <w:p w:rsidR="00665EC2" w:rsidRDefault="0066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EC2" w:rsidRDefault="00665EC2">
      <w:r>
        <w:rPr>
          <w:color w:val="000000"/>
        </w:rPr>
        <w:separator/>
      </w:r>
    </w:p>
  </w:footnote>
  <w:footnote w:type="continuationSeparator" w:id="0">
    <w:p w:rsidR="00665EC2" w:rsidRDefault="00665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73EEA"/>
    <w:multiLevelType w:val="multilevel"/>
    <w:tmpl w:val="BC7213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D3990"/>
    <w:rsid w:val="003D3990"/>
    <w:rsid w:val="00665EC2"/>
    <w:rsid w:val="00A1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2024-06-24T03:42:00Z</dcterms:created>
  <dcterms:modified xsi:type="dcterms:W3CDTF">2024-06-24T03:42:00Z</dcterms:modified>
</cp:coreProperties>
</file>